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0"/>
        <w:tblW w:w="0" w:type="auto"/>
        <w:tblLayout w:type="fixed"/>
        <w:tblLook w:val="000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60796E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CF6BF7" w:rsidRDefault="00CF6BF7" w:rsidP="00CF6BF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CA5B2D">
              <w:rPr>
                <w:sz w:val="28"/>
              </w:rPr>
              <w:t>7</w:t>
            </w:r>
            <w:r w:rsidR="0094616D">
              <w:rPr>
                <w:sz w:val="28"/>
                <w:lang w:val="en-US"/>
              </w:rPr>
              <w:t>.</w:t>
            </w:r>
            <w:r w:rsidR="0060796E">
              <w:rPr>
                <w:sz w:val="28"/>
              </w:rPr>
              <w:t>07</w:t>
            </w:r>
            <w:r w:rsidR="0094616D">
              <w:rPr>
                <w:sz w:val="28"/>
                <w:lang w:val="en-US"/>
              </w:rPr>
              <w:t>.202</w:t>
            </w:r>
            <w:r>
              <w:rPr>
                <w:sz w:val="28"/>
              </w:rPr>
              <w:t>3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94616D" w:rsidP="0060796E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01-12/</w:t>
            </w:r>
            <w:r w:rsidR="00C9673A">
              <w:rPr>
                <w:sz w:val="28"/>
                <w:u w:val="single"/>
              </w:rPr>
              <w:t>0</w:t>
            </w:r>
            <w:r w:rsidR="0060796E">
              <w:rPr>
                <w:sz w:val="28"/>
                <w:u w:val="single"/>
              </w:rPr>
              <w:t>54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EA5E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3FA" w:rsidRDefault="002E23FA" w:rsidP="0094616D">
      <w:r>
        <w:separator/>
      </w:r>
    </w:p>
  </w:endnote>
  <w:endnote w:type="continuationSeparator" w:id="1">
    <w:p w:rsidR="002E23FA" w:rsidRDefault="002E23FA" w:rsidP="0094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3FA" w:rsidRDefault="002E23FA" w:rsidP="0094616D">
      <w:r>
        <w:separator/>
      </w:r>
    </w:p>
  </w:footnote>
  <w:footnote w:type="continuationSeparator" w:id="1">
    <w:p w:rsidR="002E23FA" w:rsidRDefault="002E23FA" w:rsidP="00946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6D" w:rsidRDefault="009461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16D"/>
    <w:rsid w:val="000065AE"/>
    <w:rsid w:val="002E23FA"/>
    <w:rsid w:val="002F0000"/>
    <w:rsid w:val="004B6E6A"/>
    <w:rsid w:val="005625CF"/>
    <w:rsid w:val="005D5215"/>
    <w:rsid w:val="0060796E"/>
    <w:rsid w:val="006D7086"/>
    <w:rsid w:val="00752C5B"/>
    <w:rsid w:val="008F6307"/>
    <w:rsid w:val="0094616D"/>
    <w:rsid w:val="00BA7D92"/>
    <w:rsid w:val="00C02BDB"/>
    <w:rsid w:val="00C9673A"/>
    <w:rsid w:val="00CA5B2D"/>
    <w:rsid w:val="00CF6BF7"/>
    <w:rsid w:val="00E149A2"/>
    <w:rsid w:val="00E51E7F"/>
    <w:rsid w:val="00E667EA"/>
    <w:rsid w:val="00EA5E2B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A5E2B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EA5E2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EA5E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EA5E2B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EA5E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61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6317-41-081</cp:lastModifiedBy>
  <cp:revision>6</cp:revision>
  <cp:lastPrinted>2006-10-04T09:21:00Z</cp:lastPrinted>
  <dcterms:created xsi:type="dcterms:W3CDTF">2022-04-11T11:01:00Z</dcterms:created>
  <dcterms:modified xsi:type="dcterms:W3CDTF">2023-07-27T11:39:00Z</dcterms:modified>
</cp:coreProperties>
</file>